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41505CC6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="00887A32">
        <w:rPr>
          <w:b/>
          <w:lang w:val="en-GB"/>
        </w:rPr>
        <w:t xml:space="preserve"> 46-G00</w:t>
      </w:r>
      <w:r w:rsidR="00070EEF">
        <w:rPr>
          <w:b/>
          <w:lang w:val="en-GB"/>
        </w:rPr>
        <w:t>1</w:t>
      </w:r>
      <w:bookmarkStart w:id="0" w:name="_GoBack"/>
      <w:bookmarkEnd w:id="0"/>
      <w:r w:rsidR="00887A32">
        <w:rPr>
          <w:b/>
          <w:lang w:val="en-GB"/>
        </w:rPr>
        <w:t>-25</w:t>
      </w:r>
      <w:r w:rsidRPr="00492684">
        <w:rPr>
          <w:lang w:val="en-GB"/>
        </w:rPr>
        <w:tab/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1" w:name="_Toc419729571"/>
      <w:bookmarkStart w:id="2" w:name="_Toc11156577"/>
      <w:r w:rsidRPr="00492684">
        <w:lastRenderedPageBreak/>
        <w:t>Specification</w:t>
      </w:r>
      <w:bookmarkEnd w:id="1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3" w:name="_Toc293504682"/>
      <w:bookmarkStart w:id="4" w:name="_Toc419729572"/>
      <w:bookmarkStart w:id="5" w:name="_Toc292659306"/>
      <w:r w:rsidRPr="00492684">
        <w:rPr>
          <w:lang w:val="en-GB"/>
        </w:rPr>
        <w:t>Background</w:t>
      </w:r>
      <w:bookmarkEnd w:id="3"/>
      <w:bookmarkEnd w:id="4"/>
    </w:p>
    <w:p w14:paraId="24A7EEAB" w14:textId="7BAF36A1" w:rsidR="00C44890" w:rsidRPr="00492684" w:rsidRDefault="005B5FC5" w:rsidP="00C44890">
      <w:pPr>
        <w:rPr>
          <w:lang w:val="en-GB"/>
        </w:rPr>
      </w:pPr>
      <w:r w:rsidRPr="005B5FC5">
        <w:rPr>
          <w:lang w:val="en-GB"/>
        </w:rPr>
        <w:t xml:space="preserve">This project is to support efficiency of fuel </w:t>
      </w:r>
      <w:r w:rsidR="009245D7">
        <w:rPr>
          <w:lang w:val="en-GB"/>
        </w:rPr>
        <w:t xml:space="preserve">delivery on </w:t>
      </w:r>
      <w:r w:rsidR="00FE7F22">
        <w:rPr>
          <w:lang w:val="en-GB"/>
        </w:rPr>
        <w:t>the outer island</w:t>
      </w:r>
      <w:r w:rsidRPr="005B5FC5">
        <w:rPr>
          <w:lang w:val="en-GB"/>
        </w:rPr>
        <w:t xml:space="preserve"> from time to time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6" w:name="_Toc312171709"/>
      <w:r w:rsidRPr="00492684">
        <w:rPr>
          <w:rFonts w:cs="Calibri"/>
          <w:lang w:val="en-GB"/>
        </w:rPr>
        <w:t>Requirements</w:t>
      </w:r>
    </w:p>
    <w:p w14:paraId="7B19B727" w14:textId="1A705D58" w:rsidR="00C44890" w:rsidRPr="00492684" w:rsidRDefault="00C44890" w:rsidP="00C44890">
      <w:pPr>
        <w:rPr>
          <w:lang w:val="en-GB"/>
        </w:rPr>
      </w:pPr>
      <w:bookmarkStart w:id="7" w:name="_Toc308102003"/>
      <w:r w:rsidRPr="00492684">
        <w:rPr>
          <w:lang w:val="en-GB"/>
        </w:rPr>
        <w:t>All supporting documentation must be in English.</w:t>
      </w:r>
    </w:p>
    <w:p w14:paraId="3321152F" w14:textId="506125C3" w:rsidR="00C44890" w:rsidRDefault="00C44890" w:rsidP="005B5FC5">
      <w:pPr>
        <w:pStyle w:val="Heading3"/>
        <w:rPr>
          <w:rFonts w:cs="Calibri"/>
          <w:lang w:val="en-GB"/>
        </w:rPr>
      </w:pPr>
      <w:bookmarkStart w:id="8" w:name="_Toc419729577"/>
      <w:bookmarkEnd w:id="7"/>
      <w:r w:rsidRPr="00492684">
        <w:rPr>
          <w:rFonts w:cs="Calibri"/>
          <w:lang w:val="en-GB"/>
        </w:rPr>
        <w:t>Installation services</w:t>
      </w:r>
      <w:bookmarkEnd w:id="8"/>
    </w:p>
    <w:p w14:paraId="396B06F5" w14:textId="6A887030" w:rsidR="005B5FC5" w:rsidRPr="005B5FC5" w:rsidRDefault="005B5FC5" w:rsidP="005B5FC5">
      <w:pPr>
        <w:rPr>
          <w:lang w:val="en-GB"/>
        </w:rPr>
      </w:pPr>
      <w:r>
        <w:rPr>
          <w:lang w:val="en-GB"/>
        </w:rPr>
        <w:t>To be installed at outer islands</w:t>
      </w:r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bookmarkStart w:id="9" w:name="_Toc419729578"/>
      <w:r w:rsidRPr="00492684">
        <w:rPr>
          <w:lang w:val="en-GB"/>
        </w:rPr>
        <w:t>Delivery Time</w:t>
      </w:r>
      <w:bookmarkEnd w:id="9"/>
    </w:p>
    <w:p w14:paraId="1FAB4B7A" w14:textId="1CA01FB8" w:rsidR="00C44890" w:rsidRPr="00492684" w:rsidRDefault="005B5FC5" w:rsidP="00C44890">
      <w:pPr>
        <w:rPr>
          <w:lang w:val="en-GB"/>
        </w:rPr>
      </w:pPr>
      <w:r>
        <w:rPr>
          <w:lang w:val="en-GB"/>
        </w:rPr>
        <w:t xml:space="preserve">44 days after first payment </w:t>
      </w:r>
    </w:p>
    <w:bookmarkEnd w:id="5"/>
    <w:bookmarkEnd w:id="6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2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Here, list all items to be Tendered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2A4740" w:rsidRPr="00492684" w14:paraId="7BA20976" w14:textId="59B94A2B" w:rsidTr="002A47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F255CAF" w14:textId="77777777" w:rsidR="002A4740" w:rsidRPr="00492684" w:rsidRDefault="002A4740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444E7C" w:rsidRPr="00492684" w14:paraId="14520360" w14:textId="77777777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AE8CCEB" w14:textId="2958257C" w:rsidR="00444E7C" w:rsidRPr="00492684" w:rsidRDefault="00444E7C" w:rsidP="00C44890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4678" w:type="dxa"/>
          </w:tcPr>
          <w:p w14:paraId="42D02C05" w14:textId="3062ABE6" w:rsidR="00444E7C" w:rsidRPr="00444E7C" w:rsidRDefault="0024365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u w:val="single"/>
                <w:lang w:val="en-GB"/>
              </w:rPr>
            </w:pPr>
            <w:r>
              <w:rPr>
                <w:b/>
                <w:u w:val="single"/>
                <w:lang w:val="en-GB"/>
              </w:rPr>
              <w:t>1</w:t>
            </w:r>
            <w:r w:rsidR="00EC0E39">
              <w:rPr>
                <w:b/>
                <w:u w:val="single"/>
                <w:lang w:val="en-GB"/>
              </w:rPr>
              <w:t xml:space="preserve"> Power Gate Truck</w:t>
            </w:r>
          </w:p>
          <w:p w14:paraId="1813EA32" w14:textId="33150B4A" w:rsidR="00EC0E39" w:rsidRPr="00EC0E39" w:rsidRDefault="00EC0E39" w:rsidP="00444E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EC0E39">
              <w:rPr>
                <w:b/>
              </w:rPr>
              <w:t>Truck Specification</w:t>
            </w:r>
          </w:p>
          <w:p w14:paraId="2687C5E5" w14:textId="1B596319" w:rsidR="00444E7C" w:rsidRDefault="00FE7F22" w:rsidP="00444E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Maker: Toyota or Isuzu, Mazda, Hino,</w:t>
            </w:r>
            <w:r w:rsidR="00243650">
              <w:t xml:space="preserve"> </w:t>
            </w:r>
          </w:p>
          <w:p w14:paraId="4F3B7579" w14:textId="0EAAD828" w:rsidR="00243650" w:rsidRDefault="00243650" w:rsidP="00444E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Used Truck Mileage: Not more than 100,000km</w:t>
            </w:r>
          </w:p>
          <w:p w14:paraId="41BF9EBC" w14:textId="335CAAC7" w:rsidR="00444E7C" w:rsidRDefault="00444E7C" w:rsidP="00444E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Type: </w:t>
            </w:r>
            <w:r w:rsidR="00243650">
              <w:t xml:space="preserve">Long Deck </w:t>
            </w:r>
            <w:r>
              <w:t>Truck</w:t>
            </w:r>
          </w:p>
          <w:p w14:paraId="6F396324" w14:textId="77777777" w:rsidR="00444E7C" w:rsidRDefault="00444E7C" w:rsidP="00444E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Steering: Right</w:t>
            </w:r>
          </w:p>
          <w:p w14:paraId="079D5BE9" w14:textId="77777777" w:rsidR="00444E7C" w:rsidRDefault="00444E7C" w:rsidP="00444E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Transmission: Manual</w:t>
            </w:r>
          </w:p>
          <w:p w14:paraId="3ADBA8A0" w14:textId="77777777" w:rsidR="00444E7C" w:rsidRDefault="00444E7C" w:rsidP="00444E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Fuel: Diesel</w:t>
            </w:r>
          </w:p>
          <w:p w14:paraId="17E0D7B2" w14:textId="77777777" w:rsidR="00444E7C" w:rsidRDefault="00444E7C" w:rsidP="00444E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Engine Sizes: 3,000cc – 3,500cc</w:t>
            </w:r>
          </w:p>
          <w:p w14:paraId="27BF8BC7" w14:textId="60C5B263" w:rsidR="00444E7C" w:rsidRDefault="00243650" w:rsidP="00444E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Loading Capacity – 4</w:t>
            </w:r>
            <w:r w:rsidR="00444E7C">
              <w:t xml:space="preserve"> Ton</w:t>
            </w:r>
          </w:p>
          <w:p w14:paraId="7A620909" w14:textId="1E5D146C" w:rsidR="00444E7C" w:rsidRDefault="00FE7F22" w:rsidP="00444E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Year </w:t>
            </w:r>
            <w:r w:rsidR="00EC0E39">
              <w:t>–</w:t>
            </w:r>
            <w:r w:rsidR="003276A0">
              <w:t xml:space="preserve"> 2017</w:t>
            </w:r>
          </w:p>
          <w:p w14:paraId="57E2221B" w14:textId="0D282F68" w:rsidR="00EC0E39" w:rsidRDefault="00EC0E39" w:rsidP="00444E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Double rear wheel </w:t>
            </w:r>
          </w:p>
          <w:p w14:paraId="59AF61CD" w14:textId="38531921" w:rsidR="00EC0E39" w:rsidRDefault="00EC0E39" w:rsidP="00444E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lastRenderedPageBreak/>
              <w:t>Air-Condition</w:t>
            </w:r>
          </w:p>
          <w:p w14:paraId="66F7E6F9" w14:textId="77777777" w:rsidR="00EC0E39" w:rsidRDefault="00EC0E39" w:rsidP="00444E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828344E" w14:textId="05D6AF68" w:rsidR="00EC0E39" w:rsidRDefault="00EC0E39" w:rsidP="00444E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EC0E39">
              <w:rPr>
                <w:b/>
              </w:rPr>
              <w:t xml:space="preserve">Power Gate Specification </w:t>
            </w:r>
          </w:p>
          <w:p w14:paraId="13F772F7" w14:textId="2B4A9FB3" w:rsidR="00EC0E39" w:rsidRPr="00EC0E39" w:rsidRDefault="00EC0E39" w:rsidP="00444E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C0E39">
              <w:t>Operate on 24V Low Voltage</w:t>
            </w:r>
          </w:p>
          <w:p w14:paraId="495EF63E" w14:textId="209AFA47" w:rsidR="00EC0E39" w:rsidRDefault="00EC0E39" w:rsidP="00444E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C0E39">
              <w:t xml:space="preserve">Lifting Capacity: 1000kg </w:t>
            </w:r>
          </w:p>
          <w:p w14:paraId="68DD527E" w14:textId="77777777" w:rsidR="00EC0E39" w:rsidRPr="00EC0E39" w:rsidRDefault="00EC0E39" w:rsidP="00444E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4803867" w14:textId="77777777" w:rsidR="00EC0E39" w:rsidRPr="00EC0E39" w:rsidRDefault="00EC0E39" w:rsidP="00444E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  <w:p w14:paraId="300A43D7" w14:textId="35A2D4F3" w:rsidR="00444E7C" w:rsidRPr="00492684" w:rsidRDefault="00444E7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14D95B3C" w14:textId="68C809DE" w:rsidR="00444E7C" w:rsidRPr="00492684" w:rsidRDefault="0024365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lastRenderedPageBreak/>
              <w:t>1</w:t>
            </w:r>
          </w:p>
        </w:tc>
        <w:tc>
          <w:tcPr>
            <w:tcW w:w="1559" w:type="dxa"/>
          </w:tcPr>
          <w:p w14:paraId="718DD540" w14:textId="6BA9C212" w:rsidR="00444E7C" w:rsidRPr="00492684" w:rsidRDefault="00444E7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693AEAE3" w14:textId="4C38298E" w:rsidR="00444E7C" w:rsidRPr="00492684" w:rsidRDefault="00444E7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600B39D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B6EB33" w14:textId="77777777" w:rsidR="00631431" w:rsidRDefault="00631431">
      <w:r>
        <w:separator/>
      </w:r>
    </w:p>
  </w:endnote>
  <w:endnote w:type="continuationSeparator" w:id="0">
    <w:p w14:paraId="0412F1A8" w14:textId="77777777" w:rsidR="00631431" w:rsidRDefault="00631431">
      <w:r>
        <w:continuationSeparator/>
      </w:r>
    </w:p>
  </w:endnote>
  <w:endnote w:type="continuationNotice" w:id="1">
    <w:p w14:paraId="15817F4E" w14:textId="77777777" w:rsidR="00631431" w:rsidRDefault="006314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243650" w:rsidRPr="00243650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243650" w:rsidRPr="00243650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</w:p>
  <w:p w14:paraId="213B5D63" w14:textId="0142E98F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070EEF">
      <w:rPr>
        <w:noProof/>
      </w:rPr>
      <w:t>2025-01-03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0E0E7D" w14:textId="77777777" w:rsidR="00631431" w:rsidRDefault="00631431">
      <w:r>
        <w:separator/>
      </w:r>
    </w:p>
  </w:footnote>
  <w:footnote w:type="continuationSeparator" w:id="0">
    <w:p w14:paraId="66BC370D" w14:textId="77777777" w:rsidR="00631431" w:rsidRDefault="00631431">
      <w:r>
        <w:continuationSeparator/>
      </w:r>
    </w:p>
  </w:footnote>
  <w:footnote w:type="continuationNotice" w:id="1">
    <w:p w14:paraId="4C5FEC20" w14:textId="77777777" w:rsidR="00631431" w:rsidRDefault="006314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7516A1" w14:textId="23A590F3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F013E"/>
    <w:multiLevelType w:val="hybridMultilevel"/>
    <w:tmpl w:val="CDDC2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102D2"/>
    <w:multiLevelType w:val="hybridMultilevel"/>
    <w:tmpl w:val="9EE68D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4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93DB9"/>
    <w:multiLevelType w:val="hybridMultilevel"/>
    <w:tmpl w:val="A06E4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2E2282"/>
    <w:multiLevelType w:val="hybridMultilevel"/>
    <w:tmpl w:val="0CC41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7"/>
  </w:num>
  <w:num w:numId="3">
    <w:abstractNumId w:val="18"/>
  </w:num>
  <w:num w:numId="4">
    <w:abstractNumId w:val="8"/>
  </w:num>
  <w:num w:numId="5">
    <w:abstractNumId w:val="7"/>
  </w:num>
  <w:num w:numId="6">
    <w:abstractNumId w:val="12"/>
  </w:num>
  <w:num w:numId="7">
    <w:abstractNumId w:val="9"/>
  </w:num>
  <w:num w:numId="8">
    <w:abstractNumId w:val="14"/>
  </w:num>
  <w:num w:numId="9">
    <w:abstractNumId w:val="0"/>
  </w:num>
  <w:num w:numId="10">
    <w:abstractNumId w:val="13"/>
  </w:num>
  <w:num w:numId="11">
    <w:abstractNumId w:val="4"/>
  </w:num>
  <w:num w:numId="12">
    <w:abstractNumId w:val="11"/>
  </w:num>
  <w:num w:numId="13">
    <w:abstractNumId w:val="16"/>
  </w:num>
  <w:num w:numId="14">
    <w:abstractNumId w:val="6"/>
  </w:num>
  <w:num w:numId="15">
    <w:abstractNumId w:val="10"/>
  </w:num>
  <w:num w:numId="16">
    <w:abstractNumId w:val="1"/>
  </w:num>
  <w:num w:numId="17">
    <w:abstractNumId w:val="15"/>
  </w:num>
  <w:num w:numId="18">
    <w:abstractNumId w:val="2"/>
  </w:num>
  <w:num w:numId="19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0EEF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176B1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650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276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4E7C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D3F"/>
    <w:rsid w:val="00487F5F"/>
    <w:rsid w:val="00490A18"/>
    <w:rsid w:val="00490E21"/>
    <w:rsid w:val="00490FF0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67F"/>
    <w:rsid w:val="005B4C15"/>
    <w:rsid w:val="005B561F"/>
    <w:rsid w:val="005B5FC5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431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B20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2C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6E8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87A32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45D7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363DE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2BE"/>
    <w:rsid w:val="00A54748"/>
    <w:rsid w:val="00A54D83"/>
    <w:rsid w:val="00A56FF1"/>
    <w:rsid w:val="00A6073D"/>
    <w:rsid w:val="00A6216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1A1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62E9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A7F76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39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08C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0F0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5256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5BCC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E7F22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490FF0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B38D9E-0B24-4B0B-884F-2A8CBA00D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3</Pages>
  <Words>134</Words>
  <Characters>755</Characters>
  <Application>Microsoft Office Word</Application>
  <DocSecurity>0</DocSecurity>
  <Lines>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847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Tamauea Taabwe</cp:lastModifiedBy>
  <cp:revision>3</cp:revision>
  <cp:lastPrinted>2013-10-18T08:32:00Z</cp:lastPrinted>
  <dcterms:created xsi:type="dcterms:W3CDTF">2025-01-02T04:00:00Z</dcterms:created>
  <dcterms:modified xsi:type="dcterms:W3CDTF">2025-01-03T02:18:00Z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GrammarlyDocumentId">
    <vt:lpwstr>21d7e8472cc256e718379dba5d51a52d679075f9fb305d8a1780f4893d5a21c1</vt:lpwstr>
  </property>
</Properties>
</file>